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E2706" w14:textId="77777777" w:rsidR="00504513" w:rsidRPr="009E52DB" w:rsidRDefault="00283CA5" w:rsidP="00283CA5">
      <w:pPr>
        <w:rPr>
          <w:b/>
          <w:sz w:val="24"/>
          <w:szCs w:val="24"/>
          <w:lang w:val="hr-HR"/>
        </w:rPr>
      </w:pPr>
      <w:r>
        <w:rPr>
          <w:noProof/>
        </w:rPr>
        <w:t xml:space="preserve">                 </w:t>
      </w:r>
      <w:r>
        <w:rPr>
          <w:noProof/>
          <w:lang w:val="hr-HR"/>
        </w:rPr>
        <w:drawing>
          <wp:inline distT="0" distB="0" distL="0" distR="0" wp14:anchorId="62938CF4" wp14:editId="51935FE1">
            <wp:extent cx="542290" cy="72517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BC0BB1" w14:textId="77777777" w:rsidR="00F137F6" w:rsidRPr="009E52DB" w:rsidRDefault="00F137F6" w:rsidP="00504513">
      <w:pPr>
        <w:jc w:val="center"/>
        <w:rPr>
          <w:b/>
          <w:sz w:val="24"/>
          <w:szCs w:val="24"/>
          <w:lang w:val="hr-HR"/>
        </w:rPr>
      </w:pPr>
    </w:p>
    <w:p w14:paraId="4819382D" w14:textId="77777777" w:rsidR="006537E8" w:rsidRPr="009E52DB" w:rsidRDefault="006537E8" w:rsidP="00B25D57">
      <w:pPr>
        <w:rPr>
          <w:sz w:val="24"/>
          <w:szCs w:val="24"/>
          <w:lang w:val="pl-PL"/>
        </w:rPr>
      </w:pPr>
      <w:r w:rsidRPr="009E52DB">
        <w:rPr>
          <w:sz w:val="24"/>
          <w:szCs w:val="24"/>
          <w:lang w:val="pl-PL"/>
        </w:rPr>
        <w:t>REPUBLIKA HRVATSKA</w:t>
      </w:r>
      <w:r w:rsidRPr="009E52DB">
        <w:rPr>
          <w:sz w:val="24"/>
          <w:szCs w:val="24"/>
          <w:lang w:val="pl-PL"/>
        </w:rPr>
        <w:tab/>
      </w:r>
      <w:r w:rsidRPr="009E52DB">
        <w:rPr>
          <w:sz w:val="24"/>
          <w:szCs w:val="24"/>
          <w:lang w:val="pl-PL"/>
        </w:rPr>
        <w:tab/>
      </w:r>
      <w:r w:rsidRPr="009E52DB">
        <w:rPr>
          <w:sz w:val="24"/>
          <w:szCs w:val="24"/>
          <w:lang w:val="pl-PL"/>
        </w:rPr>
        <w:tab/>
      </w:r>
      <w:r w:rsidRPr="009E52DB">
        <w:rPr>
          <w:sz w:val="24"/>
          <w:szCs w:val="24"/>
          <w:lang w:val="pl-PL"/>
        </w:rPr>
        <w:tab/>
      </w:r>
      <w:r w:rsidRPr="009E52DB">
        <w:rPr>
          <w:sz w:val="24"/>
          <w:szCs w:val="24"/>
          <w:lang w:val="pl-PL"/>
        </w:rPr>
        <w:tab/>
      </w:r>
    </w:p>
    <w:p w14:paraId="0A8CFD01" w14:textId="77777777" w:rsidR="006537E8" w:rsidRPr="009E52DB" w:rsidRDefault="006537E8" w:rsidP="00B25D57">
      <w:pPr>
        <w:rPr>
          <w:sz w:val="24"/>
          <w:szCs w:val="24"/>
          <w:lang w:val="pl-PL"/>
        </w:rPr>
      </w:pPr>
      <w:r w:rsidRPr="009E52DB">
        <w:rPr>
          <w:sz w:val="24"/>
          <w:szCs w:val="24"/>
          <w:lang w:val="pl-PL"/>
        </w:rPr>
        <w:t>TRGOVAČKI SUD U ZAGREBU</w:t>
      </w:r>
    </w:p>
    <w:p w14:paraId="5DD2BCFE" w14:textId="77777777" w:rsidR="006537E8" w:rsidRPr="009E52DB" w:rsidRDefault="006C3FF5" w:rsidP="00B25D57">
      <w:pPr>
        <w:rPr>
          <w:sz w:val="24"/>
          <w:szCs w:val="24"/>
          <w:lang w:val="pl-PL"/>
        </w:rPr>
      </w:pPr>
      <w:r w:rsidRPr="009E52DB">
        <w:rPr>
          <w:sz w:val="24"/>
          <w:szCs w:val="24"/>
          <w:lang w:val="pl-PL"/>
        </w:rPr>
        <w:t>Amruševa 2</w:t>
      </w:r>
      <w:r w:rsidR="005D5046" w:rsidRPr="009E52DB">
        <w:rPr>
          <w:sz w:val="24"/>
          <w:szCs w:val="24"/>
          <w:lang w:val="pl-PL"/>
        </w:rPr>
        <w:t>/II</w:t>
      </w:r>
      <w:r w:rsidR="00173004">
        <w:rPr>
          <w:sz w:val="24"/>
          <w:szCs w:val="24"/>
          <w:lang w:val="pl-PL"/>
        </w:rPr>
        <w:t xml:space="preserve"> desno p.p.432, zagreb</w:t>
      </w:r>
    </w:p>
    <w:p w14:paraId="78A94DDD" w14:textId="77777777" w:rsidR="006537E8" w:rsidRPr="009E52DB" w:rsidRDefault="006537E8" w:rsidP="00B25D57">
      <w:pPr>
        <w:jc w:val="right"/>
        <w:rPr>
          <w:sz w:val="24"/>
          <w:szCs w:val="24"/>
          <w:lang w:val="pt-BR"/>
        </w:rPr>
      </w:pPr>
    </w:p>
    <w:p w14:paraId="121CFF37" w14:textId="77777777" w:rsidR="00EE7738" w:rsidRDefault="00EE7738" w:rsidP="00B25D57">
      <w:pPr>
        <w:jc w:val="center"/>
        <w:rPr>
          <w:b/>
          <w:sz w:val="24"/>
          <w:szCs w:val="24"/>
          <w:lang w:val="pt-BR"/>
        </w:rPr>
      </w:pPr>
    </w:p>
    <w:p w14:paraId="7D77920E" w14:textId="77777777" w:rsidR="00913F21" w:rsidRDefault="0006264F" w:rsidP="00913F2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DEROSSI METALI d.o.o.</w:t>
      </w:r>
    </w:p>
    <w:p w14:paraId="6F2B2250" w14:textId="77777777" w:rsidR="0006264F" w:rsidRDefault="0006264F" w:rsidP="00913F21">
      <w:pPr>
        <w:jc w:val="right"/>
        <w:rPr>
          <w:b/>
          <w:sz w:val="24"/>
          <w:szCs w:val="24"/>
        </w:rPr>
      </w:pPr>
    </w:p>
    <w:p w14:paraId="64D04162" w14:textId="77777777" w:rsidR="0006264F" w:rsidRDefault="0006264F" w:rsidP="00913F21">
      <w:pPr>
        <w:jc w:val="right"/>
        <w:rPr>
          <w:sz w:val="24"/>
          <w:szCs w:val="24"/>
          <w:u w:val="single"/>
          <w:lang w:val="pt-BR"/>
        </w:rPr>
      </w:pPr>
      <w:r>
        <w:rPr>
          <w:b/>
          <w:sz w:val="24"/>
          <w:szCs w:val="24"/>
        </w:rPr>
        <w:t xml:space="preserve">LABIN, </w:t>
      </w:r>
      <w:proofErr w:type="spellStart"/>
      <w:r>
        <w:rPr>
          <w:b/>
          <w:sz w:val="24"/>
          <w:szCs w:val="24"/>
        </w:rPr>
        <w:t>Vinež</w:t>
      </w:r>
      <w:proofErr w:type="spellEnd"/>
      <w:r>
        <w:rPr>
          <w:b/>
          <w:sz w:val="24"/>
          <w:szCs w:val="24"/>
        </w:rPr>
        <w:t xml:space="preserve"> 338A</w:t>
      </w:r>
    </w:p>
    <w:p w14:paraId="24694337" w14:textId="77777777" w:rsidR="00913F21" w:rsidRDefault="00913F21" w:rsidP="00954E63">
      <w:pPr>
        <w:rPr>
          <w:sz w:val="24"/>
          <w:szCs w:val="24"/>
          <w:u w:val="single"/>
          <w:lang w:val="pt-BR"/>
        </w:rPr>
      </w:pPr>
    </w:p>
    <w:p w14:paraId="75445D0F" w14:textId="77777777" w:rsidR="006537E8" w:rsidRPr="00283CA5" w:rsidRDefault="00295193" w:rsidP="00954E63">
      <w:pPr>
        <w:rPr>
          <w:sz w:val="24"/>
          <w:szCs w:val="24"/>
          <w:u w:val="single"/>
          <w:lang w:val="pt-BR"/>
        </w:rPr>
      </w:pPr>
      <w:r w:rsidRPr="00283CA5">
        <w:rPr>
          <w:sz w:val="24"/>
          <w:szCs w:val="24"/>
          <w:u w:val="single"/>
          <w:lang w:val="pt-BR"/>
        </w:rPr>
        <w:t>P</w:t>
      </w:r>
      <w:r w:rsidR="00283CA5">
        <w:rPr>
          <w:sz w:val="24"/>
          <w:szCs w:val="24"/>
          <w:u w:val="single"/>
          <w:lang w:val="pt-BR"/>
        </w:rPr>
        <w:t>ravna stvar</w:t>
      </w:r>
      <w:r w:rsidR="006537E8" w:rsidRPr="00283CA5">
        <w:rPr>
          <w:sz w:val="24"/>
          <w:szCs w:val="24"/>
          <w:u w:val="single"/>
          <w:lang w:val="pt-BR"/>
        </w:rPr>
        <w:t>:</w:t>
      </w:r>
    </w:p>
    <w:p w14:paraId="5AB2FE9C" w14:textId="77777777" w:rsidR="006537E8" w:rsidRPr="009E52DB" w:rsidRDefault="006537E8" w:rsidP="003C71DD">
      <w:pPr>
        <w:tabs>
          <w:tab w:val="left" w:pos="1701"/>
        </w:tabs>
        <w:jc w:val="center"/>
        <w:rPr>
          <w:sz w:val="24"/>
          <w:szCs w:val="24"/>
          <w:lang w:val="pt-BR"/>
        </w:rPr>
      </w:pPr>
    </w:p>
    <w:p w14:paraId="1FDE91BF" w14:textId="77777777" w:rsidR="00692035" w:rsidRDefault="00F21140" w:rsidP="00692035">
      <w:pPr>
        <w:tabs>
          <w:tab w:val="left" w:pos="1701"/>
        </w:tabs>
      </w:pPr>
      <w:proofErr w:type="spellStart"/>
      <w:r w:rsidRPr="00F21140">
        <w:t>Tužitelj</w:t>
      </w:r>
      <w:proofErr w:type="spellEnd"/>
      <w:r w:rsidR="00D163A2">
        <w:t xml:space="preserve">: </w:t>
      </w:r>
      <w:r w:rsidR="00D163A2" w:rsidRPr="00D163A2">
        <w:rPr>
          <w:b/>
        </w:rPr>
        <w:t xml:space="preserve"> </w:t>
      </w:r>
      <w:r w:rsidR="00692035">
        <w:rPr>
          <w:b/>
        </w:rPr>
        <w:t xml:space="preserve">UP LIFTS d.o.o., </w:t>
      </w:r>
      <w:r w:rsidR="00692035">
        <w:t xml:space="preserve">Zagreb, </w:t>
      </w:r>
      <w:proofErr w:type="spellStart"/>
      <w:r w:rsidR="00692035">
        <w:t>Radnička</w:t>
      </w:r>
      <w:proofErr w:type="spellEnd"/>
      <w:r w:rsidR="00692035">
        <w:t xml:space="preserve"> cesta 184, OIB: 00866998010 </w:t>
      </w:r>
      <w:proofErr w:type="spellStart"/>
      <w:r w:rsidR="00692035">
        <w:t>zastupan</w:t>
      </w:r>
      <w:proofErr w:type="spellEnd"/>
      <w:r w:rsidR="00692035">
        <w:t xml:space="preserve"> po</w:t>
      </w:r>
    </w:p>
    <w:p w14:paraId="388A1584" w14:textId="77777777" w:rsidR="00692035" w:rsidRDefault="00692035" w:rsidP="00692035">
      <w:pPr>
        <w:tabs>
          <w:tab w:val="left" w:pos="1701"/>
        </w:tabs>
      </w:pPr>
      <w:r>
        <w:t xml:space="preserve">                </w:t>
      </w:r>
      <w:proofErr w:type="spellStart"/>
      <w:r>
        <w:t>punomoćniku</w:t>
      </w:r>
      <w:proofErr w:type="spellEnd"/>
      <w:r>
        <w:t xml:space="preserve"> </w:t>
      </w:r>
      <w:proofErr w:type="spellStart"/>
      <w:r>
        <w:t>Tomislavu</w:t>
      </w:r>
      <w:proofErr w:type="spellEnd"/>
      <w:r>
        <w:t xml:space="preserve"> </w:t>
      </w:r>
      <w:proofErr w:type="spellStart"/>
      <w:r>
        <w:t>Dumenčiću</w:t>
      </w:r>
      <w:proofErr w:type="spellEnd"/>
      <w:r>
        <w:t xml:space="preserve">, </w:t>
      </w:r>
      <w:proofErr w:type="spellStart"/>
      <w:r>
        <w:t>odvjetniku</w:t>
      </w:r>
      <w:proofErr w:type="spellEnd"/>
      <w:r>
        <w:t xml:space="preserve"> </w:t>
      </w:r>
      <w:proofErr w:type="spellStart"/>
      <w:proofErr w:type="gramStart"/>
      <w:r>
        <w:t>iz</w:t>
      </w:r>
      <w:proofErr w:type="spellEnd"/>
      <w:r>
        <w:t xml:space="preserve">  </w:t>
      </w:r>
      <w:proofErr w:type="spellStart"/>
      <w:r>
        <w:t>Zagreba</w:t>
      </w:r>
      <w:proofErr w:type="spellEnd"/>
      <w:proofErr w:type="gramEnd"/>
      <w:r>
        <w:t xml:space="preserve">, </w:t>
      </w:r>
      <w:proofErr w:type="spellStart"/>
      <w:r>
        <w:t>Slovenska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13</w:t>
      </w:r>
    </w:p>
    <w:p w14:paraId="24684D95" w14:textId="77777777" w:rsidR="00692035" w:rsidRDefault="00692035" w:rsidP="00692035">
      <w:pPr>
        <w:tabs>
          <w:tab w:val="left" w:pos="1701"/>
        </w:tabs>
      </w:pPr>
    </w:p>
    <w:p w14:paraId="507524CB" w14:textId="77777777" w:rsidR="00692035" w:rsidRDefault="00692035" w:rsidP="00692035">
      <w:pPr>
        <w:tabs>
          <w:tab w:val="left" w:pos="1701"/>
        </w:tabs>
      </w:pPr>
      <w:proofErr w:type="spellStart"/>
      <w:r>
        <w:t>Tuženik</w:t>
      </w:r>
      <w:proofErr w:type="spellEnd"/>
      <w:r>
        <w:t xml:space="preserve">:  </w:t>
      </w:r>
      <w:r>
        <w:rPr>
          <w:b/>
        </w:rPr>
        <w:t xml:space="preserve">BESTRENT d.o.o. </w:t>
      </w:r>
      <w:proofErr w:type="spellStart"/>
      <w:proofErr w:type="gramStart"/>
      <w:r>
        <w:t>Zagreb,Slavonska</w:t>
      </w:r>
      <w:proofErr w:type="spellEnd"/>
      <w:proofErr w:type="gramEnd"/>
      <w:r>
        <w:t xml:space="preserve"> </w:t>
      </w:r>
      <w:proofErr w:type="spellStart"/>
      <w:r>
        <w:t>avenija</w:t>
      </w:r>
      <w:proofErr w:type="spellEnd"/>
      <w:r>
        <w:t xml:space="preserve"> </w:t>
      </w:r>
      <w:proofErr w:type="gramStart"/>
      <w:r>
        <w:t>14</w:t>
      </w:r>
      <w:r>
        <w:rPr>
          <w:b/>
        </w:rPr>
        <w:t xml:space="preserve">,  </w:t>
      </w:r>
      <w:r>
        <w:t>OIB</w:t>
      </w:r>
      <w:proofErr w:type="gramEnd"/>
      <w:r>
        <w:t xml:space="preserve">: 78286431452, </w:t>
      </w:r>
      <w:proofErr w:type="spellStart"/>
      <w:r>
        <w:t>zastupan</w:t>
      </w:r>
      <w:proofErr w:type="spellEnd"/>
      <w:r>
        <w:t xml:space="preserve"> po </w:t>
      </w:r>
    </w:p>
    <w:p w14:paraId="39116D84" w14:textId="77777777" w:rsidR="00692035" w:rsidRDefault="00692035" w:rsidP="00692035">
      <w:pPr>
        <w:tabs>
          <w:tab w:val="left" w:pos="1701"/>
        </w:tabs>
      </w:pPr>
      <w:r>
        <w:t xml:space="preserve">              </w:t>
      </w:r>
      <w:proofErr w:type="spellStart"/>
      <w:r>
        <w:t>punomoćniku</w:t>
      </w:r>
      <w:proofErr w:type="spellEnd"/>
      <w:r>
        <w:t xml:space="preserve"> </w:t>
      </w:r>
      <w:proofErr w:type="spellStart"/>
      <w:r>
        <w:t>Mladenu</w:t>
      </w:r>
      <w:proofErr w:type="spellEnd"/>
      <w:r>
        <w:t xml:space="preserve"> </w:t>
      </w:r>
      <w:proofErr w:type="spellStart"/>
      <w:r>
        <w:t>Obradoviću</w:t>
      </w:r>
      <w:proofErr w:type="spellEnd"/>
      <w:r>
        <w:t xml:space="preserve">, </w:t>
      </w:r>
      <w:proofErr w:type="spellStart"/>
      <w:r>
        <w:t>odvjetniku</w:t>
      </w:r>
      <w:proofErr w:type="spellEnd"/>
      <w:r>
        <w:t xml:space="preserve"> u </w:t>
      </w:r>
      <w:proofErr w:type="spellStart"/>
      <w:proofErr w:type="gramStart"/>
      <w:r>
        <w:t>Zagrebu</w:t>
      </w:r>
      <w:proofErr w:type="spellEnd"/>
      <w:r>
        <w:t xml:space="preserve">,  </w:t>
      </w:r>
      <w:proofErr w:type="spellStart"/>
      <w:r>
        <w:t>Hanuševa</w:t>
      </w:r>
      <w:proofErr w:type="spellEnd"/>
      <w:proofErr w:type="gramEnd"/>
      <w:r>
        <w:t xml:space="preserve"> 2</w:t>
      </w:r>
    </w:p>
    <w:p w14:paraId="6CA33EC3" w14:textId="77777777" w:rsidR="00692035" w:rsidRDefault="00692035" w:rsidP="00692035">
      <w:pPr>
        <w:tabs>
          <w:tab w:val="left" w:pos="1701"/>
        </w:tabs>
      </w:pPr>
    </w:p>
    <w:p w14:paraId="4DABA890" w14:textId="77777777" w:rsidR="00F21140" w:rsidRDefault="00D163A2" w:rsidP="00692035">
      <w:pPr>
        <w:tabs>
          <w:tab w:val="left" w:pos="1701"/>
        </w:tabs>
      </w:pPr>
      <w:r>
        <w:t>Radi:</w:t>
      </w:r>
      <w:r w:rsidR="00EC37FA">
        <w:t xml:space="preserve">     </w:t>
      </w:r>
      <w:r>
        <w:t xml:space="preserve"> </w:t>
      </w:r>
      <w:proofErr w:type="spellStart"/>
      <w:r>
        <w:t>isplate</w:t>
      </w:r>
      <w:proofErr w:type="spellEnd"/>
    </w:p>
    <w:p w14:paraId="4D6E818A" w14:textId="77777777" w:rsidR="00F71E9B" w:rsidRDefault="00F71E9B" w:rsidP="00F21140">
      <w:pPr>
        <w:tabs>
          <w:tab w:val="left" w:pos="1701"/>
        </w:tabs>
      </w:pPr>
    </w:p>
    <w:p w14:paraId="236C742F" w14:textId="77777777" w:rsidR="006537E8" w:rsidRPr="00F21140" w:rsidRDefault="006537E8" w:rsidP="00F21140">
      <w:pPr>
        <w:tabs>
          <w:tab w:val="left" w:pos="1701"/>
        </w:tabs>
        <w:jc w:val="center"/>
      </w:pPr>
      <w:r w:rsidRPr="009E52DB">
        <w:rPr>
          <w:sz w:val="24"/>
          <w:szCs w:val="24"/>
          <w:lang w:val="pt-BR"/>
        </w:rPr>
        <w:t>O B A V I J E S T</w:t>
      </w:r>
    </w:p>
    <w:p w14:paraId="12B1FBE1" w14:textId="77777777" w:rsidR="00113C24" w:rsidRPr="009E52DB" w:rsidRDefault="00113C24" w:rsidP="003C71DD">
      <w:pPr>
        <w:tabs>
          <w:tab w:val="left" w:pos="1701"/>
        </w:tabs>
        <w:jc w:val="both"/>
        <w:rPr>
          <w:sz w:val="24"/>
          <w:szCs w:val="24"/>
          <w:lang w:val="pt-BR"/>
        </w:rPr>
      </w:pPr>
    </w:p>
    <w:p w14:paraId="5118A12E" w14:textId="77777777" w:rsidR="00F71E9B" w:rsidRDefault="00EE7738" w:rsidP="00D163A2">
      <w:pPr>
        <w:tabs>
          <w:tab w:val="left" w:pos="1701"/>
        </w:tabs>
        <w:jc w:val="both"/>
      </w:pPr>
      <w:r w:rsidRPr="00EE7738">
        <w:rPr>
          <w:sz w:val="24"/>
          <w:szCs w:val="24"/>
          <w:lang w:val="pt-BR"/>
        </w:rPr>
        <w:t>Pred ovim sudom je u tijek</w:t>
      </w:r>
      <w:r w:rsidR="0006264F">
        <w:rPr>
          <w:sz w:val="24"/>
          <w:szCs w:val="24"/>
          <w:lang w:val="pt-BR"/>
        </w:rPr>
        <w:t xml:space="preserve">u parnični postupak posl. br. Povrv-385/19 </w:t>
      </w:r>
      <w:r w:rsidRPr="00EE7738">
        <w:rPr>
          <w:sz w:val="24"/>
          <w:szCs w:val="24"/>
          <w:lang w:val="pt-BR"/>
        </w:rPr>
        <w:t xml:space="preserve">između gore navedenih stranaka, </w:t>
      </w:r>
      <w:r>
        <w:rPr>
          <w:sz w:val="24"/>
          <w:szCs w:val="24"/>
          <w:lang w:val="pt-BR"/>
        </w:rPr>
        <w:t xml:space="preserve">radi </w:t>
      </w:r>
      <w:proofErr w:type="spellStart"/>
      <w:r w:rsidR="00D163A2">
        <w:t>isplate</w:t>
      </w:r>
      <w:proofErr w:type="spellEnd"/>
      <w:r w:rsidR="00D163A2">
        <w:t xml:space="preserve"> </w:t>
      </w:r>
      <w:r w:rsidR="0006264F">
        <w:t>21.732,23 kn</w:t>
      </w:r>
      <w:r w:rsidR="00F71E9B">
        <w:t>.</w:t>
      </w:r>
    </w:p>
    <w:p w14:paraId="38EC55A0" w14:textId="77777777" w:rsidR="00F71E9B" w:rsidRDefault="00F71E9B" w:rsidP="00F71E9B">
      <w:pPr>
        <w:tabs>
          <w:tab w:val="left" w:pos="1701"/>
        </w:tabs>
        <w:jc w:val="both"/>
        <w:rPr>
          <w:sz w:val="24"/>
          <w:szCs w:val="24"/>
          <w:lang w:val="pt-BR"/>
        </w:rPr>
      </w:pPr>
    </w:p>
    <w:p w14:paraId="5D9DB4E3" w14:textId="77777777" w:rsidR="0006264F" w:rsidRDefault="00EE7738" w:rsidP="0006264F">
      <w:pPr>
        <w:jc w:val="right"/>
        <w:rPr>
          <w:b/>
          <w:sz w:val="24"/>
          <w:szCs w:val="24"/>
        </w:rPr>
      </w:pPr>
      <w:r>
        <w:rPr>
          <w:sz w:val="24"/>
          <w:szCs w:val="24"/>
          <w:lang w:val="pt-BR"/>
        </w:rPr>
        <w:t>Sukladno članku 211. ZPP-a tuž</w:t>
      </w:r>
      <w:r w:rsidR="00913F21">
        <w:rPr>
          <w:sz w:val="24"/>
          <w:szCs w:val="24"/>
          <w:lang w:val="pt-BR"/>
        </w:rPr>
        <w:t xml:space="preserve">enik </w:t>
      </w:r>
      <w:r>
        <w:rPr>
          <w:sz w:val="24"/>
          <w:szCs w:val="24"/>
          <w:lang w:val="pt-BR"/>
        </w:rPr>
        <w:t xml:space="preserve">je zatražio da se vas </w:t>
      </w:r>
      <w:r w:rsidR="0006264F">
        <w:rPr>
          <w:b/>
          <w:sz w:val="24"/>
          <w:szCs w:val="24"/>
        </w:rPr>
        <w:t>DEROSSI METALI d.o.o.</w:t>
      </w:r>
    </w:p>
    <w:p w14:paraId="06315989" w14:textId="77777777" w:rsidR="00EE7738" w:rsidRDefault="0006264F" w:rsidP="0006264F">
      <w:pPr>
        <w:tabs>
          <w:tab w:val="left" w:pos="1701"/>
        </w:tabs>
        <w:jc w:val="both"/>
        <w:rPr>
          <w:sz w:val="24"/>
          <w:szCs w:val="24"/>
          <w:lang w:val="pt-BR"/>
        </w:rPr>
      </w:pPr>
      <w:r>
        <w:rPr>
          <w:b/>
          <w:sz w:val="24"/>
          <w:szCs w:val="24"/>
        </w:rPr>
        <w:t xml:space="preserve">LABIN, </w:t>
      </w:r>
      <w:proofErr w:type="spellStart"/>
      <w:r>
        <w:rPr>
          <w:b/>
          <w:sz w:val="24"/>
          <w:szCs w:val="24"/>
        </w:rPr>
        <w:t>Vinež</w:t>
      </w:r>
      <w:proofErr w:type="spellEnd"/>
      <w:r>
        <w:rPr>
          <w:b/>
          <w:sz w:val="24"/>
          <w:szCs w:val="24"/>
        </w:rPr>
        <w:t xml:space="preserve"> 338A</w:t>
      </w:r>
      <w:r w:rsidRPr="00161F5E">
        <w:rPr>
          <w:sz w:val="24"/>
          <w:szCs w:val="24"/>
          <w:lang w:val="pt-BR"/>
        </w:rPr>
        <w:t xml:space="preserve"> </w:t>
      </w:r>
      <w:r w:rsidR="00EE7738" w:rsidRPr="00161F5E">
        <w:rPr>
          <w:sz w:val="24"/>
          <w:szCs w:val="24"/>
          <w:lang w:val="pt-BR"/>
        </w:rPr>
        <w:t>obavijesti o otpočetoj parnici između g</w:t>
      </w:r>
      <w:r w:rsidR="00EE7738">
        <w:rPr>
          <w:sz w:val="24"/>
          <w:szCs w:val="24"/>
          <w:lang w:val="pt-BR"/>
        </w:rPr>
        <w:t>ore navedenih parničnih stra</w:t>
      </w:r>
      <w:r w:rsidR="00F71E9B">
        <w:rPr>
          <w:sz w:val="24"/>
          <w:szCs w:val="24"/>
          <w:lang w:val="pt-BR"/>
        </w:rPr>
        <w:t>naka, te vas se sukladno navede</w:t>
      </w:r>
      <w:r w:rsidR="00EE7738">
        <w:rPr>
          <w:sz w:val="24"/>
          <w:szCs w:val="24"/>
          <w:lang w:val="pt-BR"/>
        </w:rPr>
        <w:t>nom članku i obavještava o otpočetoj parnici.</w:t>
      </w:r>
    </w:p>
    <w:p w14:paraId="2E4493EB" w14:textId="77777777" w:rsidR="00EE7738" w:rsidRDefault="00EE7738" w:rsidP="003C71DD">
      <w:pPr>
        <w:tabs>
          <w:tab w:val="left" w:pos="1701"/>
        </w:tabs>
        <w:jc w:val="both"/>
        <w:rPr>
          <w:sz w:val="24"/>
          <w:szCs w:val="24"/>
          <w:lang w:val="pt-BR"/>
        </w:rPr>
      </w:pPr>
    </w:p>
    <w:p w14:paraId="17EB6C39" w14:textId="77777777" w:rsidR="006537E8" w:rsidRPr="009E52DB" w:rsidRDefault="00D531FA" w:rsidP="003C71DD">
      <w:pPr>
        <w:tabs>
          <w:tab w:val="left" w:pos="1701"/>
        </w:tabs>
        <w:jc w:val="center"/>
        <w:rPr>
          <w:sz w:val="24"/>
          <w:szCs w:val="24"/>
          <w:lang w:val="pt-BR"/>
        </w:rPr>
      </w:pPr>
      <w:r w:rsidRPr="009E52DB">
        <w:rPr>
          <w:sz w:val="24"/>
          <w:szCs w:val="24"/>
          <w:lang w:val="pt-BR"/>
        </w:rPr>
        <w:t xml:space="preserve">U Zagrebu </w:t>
      </w:r>
      <w:r w:rsidR="0006264F">
        <w:rPr>
          <w:sz w:val="24"/>
          <w:szCs w:val="24"/>
          <w:lang w:val="pt-BR"/>
        </w:rPr>
        <w:t xml:space="preserve">04. lipnja </w:t>
      </w:r>
      <w:r w:rsidR="00F71E9B">
        <w:rPr>
          <w:sz w:val="24"/>
          <w:szCs w:val="24"/>
          <w:lang w:val="pt-BR"/>
        </w:rPr>
        <w:t xml:space="preserve"> 2019</w:t>
      </w:r>
      <w:r w:rsidR="00283CA5">
        <w:rPr>
          <w:sz w:val="24"/>
          <w:szCs w:val="24"/>
          <w:lang w:val="pt-BR"/>
        </w:rPr>
        <w:t>.</w:t>
      </w:r>
    </w:p>
    <w:p w14:paraId="3DA395FB" w14:textId="77777777" w:rsidR="006537E8" w:rsidRPr="009E52DB" w:rsidRDefault="006537E8" w:rsidP="00C7710D">
      <w:pPr>
        <w:tabs>
          <w:tab w:val="left" w:pos="1701"/>
        </w:tabs>
        <w:jc w:val="both"/>
        <w:rPr>
          <w:sz w:val="24"/>
          <w:szCs w:val="24"/>
          <w:lang w:val="hr-HR"/>
        </w:rPr>
      </w:pPr>
      <w:r w:rsidRPr="009E52DB">
        <w:rPr>
          <w:sz w:val="24"/>
          <w:szCs w:val="24"/>
          <w:lang w:val="pt-BR"/>
        </w:rPr>
        <w:t xml:space="preserve">            </w:t>
      </w:r>
    </w:p>
    <w:p w14:paraId="47BD9EC4" w14:textId="77777777" w:rsidR="006537E8" w:rsidRPr="009E52DB" w:rsidRDefault="00DE13AE" w:rsidP="003C71DD">
      <w:pPr>
        <w:tabs>
          <w:tab w:val="left" w:pos="1701"/>
        </w:tabs>
        <w:rPr>
          <w:sz w:val="24"/>
          <w:szCs w:val="24"/>
          <w:lang w:val="da-DK"/>
        </w:rPr>
      </w:pPr>
      <w:r w:rsidRPr="009E52DB">
        <w:rPr>
          <w:sz w:val="24"/>
          <w:szCs w:val="24"/>
          <w:lang w:val="hr-HR"/>
        </w:rPr>
        <w:tab/>
      </w:r>
      <w:r w:rsidRPr="009E52DB">
        <w:rPr>
          <w:sz w:val="24"/>
          <w:szCs w:val="24"/>
          <w:lang w:val="hr-HR"/>
        </w:rPr>
        <w:tab/>
      </w:r>
      <w:r w:rsidRPr="009E52DB">
        <w:rPr>
          <w:sz w:val="24"/>
          <w:szCs w:val="24"/>
          <w:lang w:val="hr-HR"/>
        </w:rPr>
        <w:tab/>
      </w:r>
      <w:r w:rsidRPr="009E52DB">
        <w:rPr>
          <w:sz w:val="24"/>
          <w:szCs w:val="24"/>
          <w:lang w:val="hr-HR"/>
        </w:rPr>
        <w:tab/>
      </w:r>
      <w:r w:rsidRPr="009E52DB">
        <w:rPr>
          <w:sz w:val="24"/>
          <w:szCs w:val="24"/>
          <w:lang w:val="hr-HR"/>
        </w:rPr>
        <w:tab/>
      </w:r>
      <w:r w:rsidRPr="009E52DB">
        <w:rPr>
          <w:sz w:val="24"/>
          <w:szCs w:val="24"/>
          <w:lang w:val="hr-HR"/>
        </w:rPr>
        <w:tab/>
      </w:r>
      <w:r w:rsidRPr="009E52DB">
        <w:rPr>
          <w:sz w:val="24"/>
          <w:szCs w:val="24"/>
          <w:lang w:val="hr-HR"/>
        </w:rPr>
        <w:tab/>
      </w:r>
      <w:r w:rsidRPr="009E52DB">
        <w:rPr>
          <w:sz w:val="24"/>
          <w:szCs w:val="24"/>
          <w:lang w:val="hr-HR"/>
        </w:rPr>
        <w:tab/>
        <w:t xml:space="preserve">       </w:t>
      </w:r>
      <w:r w:rsidR="006537E8" w:rsidRPr="009E52DB">
        <w:rPr>
          <w:sz w:val="24"/>
          <w:szCs w:val="24"/>
          <w:lang w:val="da-DK"/>
        </w:rPr>
        <w:t>SUDAC:</w:t>
      </w:r>
    </w:p>
    <w:p w14:paraId="5080A436" w14:textId="77777777" w:rsidR="006537E8" w:rsidRDefault="00DE13AE" w:rsidP="003C71DD">
      <w:pPr>
        <w:tabs>
          <w:tab w:val="left" w:pos="1701"/>
        </w:tabs>
        <w:rPr>
          <w:sz w:val="24"/>
          <w:szCs w:val="24"/>
          <w:lang w:val="da-DK"/>
        </w:rPr>
      </w:pPr>
      <w:r w:rsidRPr="009E52DB">
        <w:rPr>
          <w:sz w:val="24"/>
          <w:szCs w:val="24"/>
          <w:lang w:val="da-DK"/>
        </w:rPr>
        <w:tab/>
      </w:r>
      <w:r w:rsidRPr="009E52DB">
        <w:rPr>
          <w:sz w:val="24"/>
          <w:szCs w:val="24"/>
          <w:lang w:val="da-DK"/>
        </w:rPr>
        <w:tab/>
      </w:r>
      <w:r w:rsidRPr="009E52DB">
        <w:rPr>
          <w:sz w:val="24"/>
          <w:szCs w:val="24"/>
          <w:lang w:val="da-DK"/>
        </w:rPr>
        <w:tab/>
      </w:r>
      <w:r w:rsidRPr="009E52DB">
        <w:rPr>
          <w:sz w:val="24"/>
          <w:szCs w:val="24"/>
          <w:lang w:val="da-DK"/>
        </w:rPr>
        <w:tab/>
      </w:r>
      <w:r w:rsidRPr="009E52DB">
        <w:rPr>
          <w:sz w:val="24"/>
          <w:szCs w:val="24"/>
          <w:lang w:val="da-DK"/>
        </w:rPr>
        <w:tab/>
      </w:r>
      <w:r w:rsidRPr="009E52DB">
        <w:rPr>
          <w:sz w:val="24"/>
          <w:szCs w:val="24"/>
          <w:lang w:val="da-DK"/>
        </w:rPr>
        <w:tab/>
      </w:r>
      <w:r w:rsidRPr="009E52DB">
        <w:rPr>
          <w:sz w:val="24"/>
          <w:szCs w:val="24"/>
          <w:lang w:val="da-DK"/>
        </w:rPr>
        <w:tab/>
      </w:r>
      <w:r w:rsidRPr="009E52DB">
        <w:rPr>
          <w:sz w:val="24"/>
          <w:szCs w:val="24"/>
          <w:lang w:val="da-DK"/>
        </w:rPr>
        <w:tab/>
        <w:t xml:space="preserve"> </w:t>
      </w:r>
      <w:r w:rsidR="006537E8" w:rsidRPr="009E52DB">
        <w:rPr>
          <w:sz w:val="24"/>
          <w:szCs w:val="24"/>
          <w:lang w:val="da-DK"/>
        </w:rPr>
        <w:t xml:space="preserve">    </w:t>
      </w:r>
      <w:r w:rsidR="00113C24" w:rsidRPr="009E52DB">
        <w:rPr>
          <w:sz w:val="24"/>
          <w:szCs w:val="24"/>
          <w:lang w:val="da-DK"/>
        </w:rPr>
        <w:t xml:space="preserve">  Josip Bilić</w:t>
      </w:r>
      <w:r w:rsidR="007B44D7">
        <w:rPr>
          <w:sz w:val="24"/>
          <w:szCs w:val="24"/>
          <w:lang w:val="da-DK"/>
        </w:rPr>
        <w:t xml:space="preserve"> </w:t>
      </w:r>
    </w:p>
    <w:p w14:paraId="722891BE" w14:textId="77777777" w:rsidR="007B44D7" w:rsidRDefault="007B44D7" w:rsidP="007B44D7">
      <w:pPr>
        <w:tabs>
          <w:tab w:val="left" w:pos="1701"/>
        </w:tabs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>DNA</w:t>
      </w:r>
      <w:r>
        <w:rPr>
          <w:sz w:val="24"/>
          <w:szCs w:val="24"/>
          <w:lang w:val="da-DK"/>
        </w:rPr>
        <w:br/>
        <w:t>1. Naslovu</w:t>
      </w:r>
    </w:p>
    <w:p w14:paraId="196C15F8" w14:textId="77777777" w:rsidR="007B44D7" w:rsidRDefault="007B44D7" w:rsidP="007B44D7">
      <w:pPr>
        <w:tabs>
          <w:tab w:val="left" w:pos="1701"/>
        </w:tabs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>2. U spis</w:t>
      </w:r>
    </w:p>
    <w:sectPr w:rsidR="007B44D7" w:rsidSect="002E3FB7">
      <w:headerReference w:type="even" r:id="rId9"/>
      <w:headerReference w:type="default" r:id="rId10"/>
      <w:headerReference w:type="first" r:id="rId11"/>
      <w:pgSz w:w="11906" w:h="16838"/>
      <w:pgMar w:top="1440" w:right="1800" w:bottom="1560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B0ED1" w14:textId="77777777" w:rsidR="001E15CC" w:rsidRDefault="001E15CC">
      <w:r>
        <w:separator/>
      </w:r>
    </w:p>
  </w:endnote>
  <w:endnote w:type="continuationSeparator" w:id="0">
    <w:p w14:paraId="4E47491B" w14:textId="77777777" w:rsidR="001E15CC" w:rsidRDefault="001E1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37D4A" w14:textId="77777777" w:rsidR="001E15CC" w:rsidRDefault="001E15CC">
      <w:r>
        <w:separator/>
      </w:r>
    </w:p>
  </w:footnote>
  <w:footnote w:type="continuationSeparator" w:id="0">
    <w:p w14:paraId="049F9A82" w14:textId="77777777" w:rsidR="001E15CC" w:rsidRDefault="001E1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3B42" w14:textId="77777777" w:rsidR="00D531FA" w:rsidRDefault="00D531F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3D132E4" w14:textId="77777777" w:rsidR="00D531FA" w:rsidRDefault="00D531F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D8B1E" w14:textId="77777777" w:rsidR="00D531FA" w:rsidRDefault="00D531F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CA5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BAEC41C" w14:textId="77777777" w:rsidR="00D531FA" w:rsidRDefault="00D531FA" w:rsidP="00D65209">
    <w:pPr>
      <w:pStyle w:val="Zaglavlj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519E9" w14:textId="77777777" w:rsidR="00EE7738" w:rsidRPr="00EE7738" w:rsidRDefault="00EE7738" w:rsidP="00EE7738">
    <w:pPr>
      <w:pStyle w:val="Zaglavlje"/>
      <w:jc w:val="right"/>
      <w:rPr>
        <w:b/>
      </w:rPr>
    </w:pPr>
    <w:r w:rsidRPr="00EE7738">
      <w:rPr>
        <w:b/>
      </w:rPr>
      <w:t>98. P</w:t>
    </w:r>
    <w:r w:rsidR="0006264F">
      <w:rPr>
        <w:b/>
      </w:rPr>
      <w:t>ovrv-385/19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5672C"/>
    <w:multiLevelType w:val="hybridMultilevel"/>
    <w:tmpl w:val="CC6CEBFA"/>
    <w:lvl w:ilvl="0" w:tplc="108056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C9970E3"/>
    <w:multiLevelType w:val="hybridMultilevel"/>
    <w:tmpl w:val="4E9ABA1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66770"/>
    <w:multiLevelType w:val="singleLevel"/>
    <w:tmpl w:val="B882F390"/>
    <w:lvl w:ilvl="0">
      <w:start w:val="1"/>
      <w:numFmt w:val="upperRoman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3" w15:restartNumberingAfterBreak="0">
    <w:nsid w:val="7EAA0A5A"/>
    <w:multiLevelType w:val="singleLevel"/>
    <w:tmpl w:val="EDF8D7C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u w:val="none"/>
      </w:rPr>
    </w:lvl>
  </w:abstractNum>
  <w:num w:numId="1" w16cid:durableId="144783097">
    <w:abstractNumId w:val="2"/>
  </w:num>
  <w:num w:numId="2" w16cid:durableId="1623728330">
    <w:abstractNumId w:val="3"/>
  </w:num>
  <w:num w:numId="3" w16cid:durableId="1971130437">
    <w:abstractNumId w:val="0"/>
  </w:num>
  <w:num w:numId="4" w16cid:durableId="557278449">
    <w:abstractNumId w:val="3"/>
    <w:lvlOverride w:ilvl="0">
      <w:startOverride w:val="1"/>
    </w:lvlOverride>
  </w:num>
  <w:num w:numId="5" w16cid:durableId="229463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527"/>
    <w:rsid w:val="00013D37"/>
    <w:rsid w:val="00024596"/>
    <w:rsid w:val="0004049D"/>
    <w:rsid w:val="0006264F"/>
    <w:rsid w:val="00065DDF"/>
    <w:rsid w:val="000A01A0"/>
    <w:rsid w:val="000A1213"/>
    <w:rsid w:val="000B52DC"/>
    <w:rsid w:val="000C1B8E"/>
    <w:rsid w:val="000C3578"/>
    <w:rsid w:val="000C6850"/>
    <w:rsid w:val="000D185C"/>
    <w:rsid w:val="000D7D4E"/>
    <w:rsid w:val="000E490E"/>
    <w:rsid w:val="000E72D3"/>
    <w:rsid w:val="00103029"/>
    <w:rsid w:val="00113C24"/>
    <w:rsid w:val="00121A31"/>
    <w:rsid w:val="00137252"/>
    <w:rsid w:val="00161F5E"/>
    <w:rsid w:val="00173004"/>
    <w:rsid w:val="001A21B1"/>
    <w:rsid w:val="001A738A"/>
    <w:rsid w:val="001B5BBA"/>
    <w:rsid w:val="001C7161"/>
    <w:rsid w:val="001D7A41"/>
    <w:rsid w:val="001E15CC"/>
    <w:rsid w:val="00204977"/>
    <w:rsid w:val="00205B92"/>
    <w:rsid w:val="00205C0B"/>
    <w:rsid w:val="00210866"/>
    <w:rsid w:val="00223373"/>
    <w:rsid w:val="002327FD"/>
    <w:rsid w:val="00242FB3"/>
    <w:rsid w:val="00280958"/>
    <w:rsid w:val="00282884"/>
    <w:rsid w:val="00283CA5"/>
    <w:rsid w:val="00295193"/>
    <w:rsid w:val="002A3C05"/>
    <w:rsid w:val="002B4FD0"/>
    <w:rsid w:val="002B73A2"/>
    <w:rsid w:val="002C655D"/>
    <w:rsid w:val="002E3FB7"/>
    <w:rsid w:val="002F31E0"/>
    <w:rsid w:val="003079C3"/>
    <w:rsid w:val="00310C00"/>
    <w:rsid w:val="003762BE"/>
    <w:rsid w:val="003C1726"/>
    <w:rsid w:val="003C71DD"/>
    <w:rsid w:val="003D00BF"/>
    <w:rsid w:val="003D7163"/>
    <w:rsid w:val="00446533"/>
    <w:rsid w:val="0046291B"/>
    <w:rsid w:val="004653DA"/>
    <w:rsid w:val="00467C05"/>
    <w:rsid w:val="00483333"/>
    <w:rsid w:val="00485527"/>
    <w:rsid w:val="004916BE"/>
    <w:rsid w:val="004B3FCA"/>
    <w:rsid w:val="004B4FC9"/>
    <w:rsid w:val="004C6519"/>
    <w:rsid w:val="00504513"/>
    <w:rsid w:val="00514A7F"/>
    <w:rsid w:val="0055203B"/>
    <w:rsid w:val="00567C88"/>
    <w:rsid w:val="00575ACC"/>
    <w:rsid w:val="00587CD0"/>
    <w:rsid w:val="005B54F5"/>
    <w:rsid w:val="005D5046"/>
    <w:rsid w:val="005F0198"/>
    <w:rsid w:val="005F4144"/>
    <w:rsid w:val="005F4843"/>
    <w:rsid w:val="006007DD"/>
    <w:rsid w:val="00611C6F"/>
    <w:rsid w:val="006376EA"/>
    <w:rsid w:val="00647B02"/>
    <w:rsid w:val="006537E8"/>
    <w:rsid w:val="00654242"/>
    <w:rsid w:val="006663F1"/>
    <w:rsid w:val="00666A10"/>
    <w:rsid w:val="00667365"/>
    <w:rsid w:val="00671D97"/>
    <w:rsid w:val="006810F4"/>
    <w:rsid w:val="00692035"/>
    <w:rsid w:val="00694FE0"/>
    <w:rsid w:val="006C3FF5"/>
    <w:rsid w:val="006D416B"/>
    <w:rsid w:val="006D6930"/>
    <w:rsid w:val="007027C5"/>
    <w:rsid w:val="0070449F"/>
    <w:rsid w:val="00714CB9"/>
    <w:rsid w:val="00763071"/>
    <w:rsid w:val="00780C28"/>
    <w:rsid w:val="007836BE"/>
    <w:rsid w:val="00794C29"/>
    <w:rsid w:val="007A4866"/>
    <w:rsid w:val="007B3AB6"/>
    <w:rsid w:val="007B44D7"/>
    <w:rsid w:val="007F7441"/>
    <w:rsid w:val="00820700"/>
    <w:rsid w:val="00840198"/>
    <w:rsid w:val="00860764"/>
    <w:rsid w:val="00863F66"/>
    <w:rsid w:val="00865B68"/>
    <w:rsid w:val="0086622A"/>
    <w:rsid w:val="00871485"/>
    <w:rsid w:val="00874814"/>
    <w:rsid w:val="008803CA"/>
    <w:rsid w:val="00885D8D"/>
    <w:rsid w:val="008918EB"/>
    <w:rsid w:val="008C5693"/>
    <w:rsid w:val="008D05FB"/>
    <w:rsid w:val="008D5B3E"/>
    <w:rsid w:val="008E393A"/>
    <w:rsid w:val="009017F2"/>
    <w:rsid w:val="00901DDF"/>
    <w:rsid w:val="00913F21"/>
    <w:rsid w:val="00930202"/>
    <w:rsid w:val="009415EF"/>
    <w:rsid w:val="00946A05"/>
    <w:rsid w:val="00954E63"/>
    <w:rsid w:val="009766C2"/>
    <w:rsid w:val="0098740A"/>
    <w:rsid w:val="0098797A"/>
    <w:rsid w:val="00995CB9"/>
    <w:rsid w:val="0099721E"/>
    <w:rsid w:val="009D79B2"/>
    <w:rsid w:val="009E52DB"/>
    <w:rsid w:val="009F0B4F"/>
    <w:rsid w:val="00A04FB5"/>
    <w:rsid w:val="00A25341"/>
    <w:rsid w:val="00A30645"/>
    <w:rsid w:val="00A531B7"/>
    <w:rsid w:val="00AA259B"/>
    <w:rsid w:val="00AA5A02"/>
    <w:rsid w:val="00AB1C70"/>
    <w:rsid w:val="00AC2FF6"/>
    <w:rsid w:val="00AC3E11"/>
    <w:rsid w:val="00AC5068"/>
    <w:rsid w:val="00AE5CAA"/>
    <w:rsid w:val="00AF4A99"/>
    <w:rsid w:val="00B14540"/>
    <w:rsid w:val="00B147B0"/>
    <w:rsid w:val="00B16B08"/>
    <w:rsid w:val="00B25A77"/>
    <w:rsid w:val="00B25D57"/>
    <w:rsid w:val="00B3094B"/>
    <w:rsid w:val="00B33009"/>
    <w:rsid w:val="00B35854"/>
    <w:rsid w:val="00B364CD"/>
    <w:rsid w:val="00B502E3"/>
    <w:rsid w:val="00B54439"/>
    <w:rsid w:val="00B637D4"/>
    <w:rsid w:val="00B72303"/>
    <w:rsid w:val="00B804A3"/>
    <w:rsid w:val="00B8678F"/>
    <w:rsid w:val="00BB3517"/>
    <w:rsid w:val="00BC1521"/>
    <w:rsid w:val="00BC3EE5"/>
    <w:rsid w:val="00BD15D1"/>
    <w:rsid w:val="00BD2CCF"/>
    <w:rsid w:val="00BE1639"/>
    <w:rsid w:val="00BE2A8A"/>
    <w:rsid w:val="00BF66E1"/>
    <w:rsid w:val="00C335A4"/>
    <w:rsid w:val="00C34831"/>
    <w:rsid w:val="00C36CE5"/>
    <w:rsid w:val="00C3712A"/>
    <w:rsid w:val="00C429D4"/>
    <w:rsid w:val="00C43224"/>
    <w:rsid w:val="00C5642C"/>
    <w:rsid w:val="00C7710D"/>
    <w:rsid w:val="00C878A6"/>
    <w:rsid w:val="00CB59C5"/>
    <w:rsid w:val="00CC47D6"/>
    <w:rsid w:val="00CC4F28"/>
    <w:rsid w:val="00CD2C59"/>
    <w:rsid w:val="00D13054"/>
    <w:rsid w:val="00D163A2"/>
    <w:rsid w:val="00D43CC1"/>
    <w:rsid w:val="00D531FA"/>
    <w:rsid w:val="00D573D2"/>
    <w:rsid w:val="00D6176B"/>
    <w:rsid w:val="00D65209"/>
    <w:rsid w:val="00D840F1"/>
    <w:rsid w:val="00D8620C"/>
    <w:rsid w:val="00D9699B"/>
    <w:rsid w:val="00DC20B5"/>
    <w:rsid w:val="00DD0A91"/>
    <w:rsid w:val="00DE13AE"/>
    <w:rsid w:val="00E00A64"/>
    <w:rsid w:val="00E05936"/>
    <w:rsid w:val="00E161E2"/>
    <w:rsid w:val="00E1754E"/>
    <w:rsid w:val="00E20AF3"/>
    <w:rsid w:val="00E264A4"/>
    <w:rsid w:val="00E3798E"/>
    <w:rsid w:val="00E46569"/>
    <w:rsid w:val="00E608D9"/>
    <w:rsid w:val="00E61E9C"/>
    <w:rsid w:val="00E64DCC"/>
    <w:rsid w:val="00EC37FA"/>
    <w:rsid w:val="00ED1328"/>
    <w:rsid w:val="00EE31B0"/>
    <w:rsid w:val="00EE656B"/>
    <w:rsid w:val="00EE7738"/>
    <w:rsid w:val="00EF09D7"/>
    <w:rsid w:val="00F060AE"/>
    <w:rsid w:val="00F137F6"/>
    <w:rsid w:val="00F21140"/>
    <w:rsid w:val="00F36FAD"/>
    <w:rsid w:val="00F71E9B"/>
    <w:rsid w:val="00F842A9"/>
    <w:rsid w:val="00F910EB"/>
    <w:rsid w:val="00FA1114"/>
    <w:rsid w:val="00FC18F6"/>
    <w:rsid w:val="00FF0504"/>
    <w:rsid w:val="00FF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B0D505"/>
  <w15:docId w15:val="{BC64ECFB-0DAE-4D06-A277-97B5F8F5A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CAA"/>
    <w:pPr>
      <w:overflowPunct w:val="0"/>
      <w:autoSpaceDE w:val="0"/>
      <w:autoSpaceDN w:val="0"/>
      <w:adjustRightInd w:val="0"/>
      <w:textAlignment w:val="baseline"/>
    </w:pPr>
    <w:rPr>
      <w:sz w:val="22"/>
      <w:lang w:val="en-GB"/>
    </w:rPr>
  </w:style>
  <w:style w:type="paragraph" w:styleId="Naslov1">
    <w:name w:val="heading 1"/>
    <w:basedOn w:val="Normal"/>
    <w:next w:val="Normal"/>
    <w:link w:val="Naslov1Char"/>
    <w:uiPriority w:val="99"/>
    <w:qFormat/>
    <w:rsid w:val="00AE5CA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slov2">
    <w:name w:val="heading 2"/>
    <w:basedOn w:val="Normal"/>
    <w:next w:val="Normal"/>
    <w:link w:val="Naslov2Char"/>
    <w:uiPriority w:val="99"/>
    <w:qFormat/>
    <w:rsid w:val="00AE5CAA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AE5CAA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AE5CAA"/>
    <w:pPr>
      <w:keepNext/>
      <w:spacing w:before="240" w:after="60"/>
      <w:outlineLvl w:val="3"/>
    </w:pPr>
    <w:rPr>
      <w:rFonts w:ascii="Arial" w:hAnsi="Arial"/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9"/>
    <w:locked/>
    <w:rsid w:val="00B637D4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Naslov2Char">
    <w:name w:val="Naslov 2 Char"/>
    <w:link w:val="Naslov2"/>
    <w:uiPriority w:val="99"/>
    <w:semiHidden/>
    <w:locked/>
    <w:rsid w:val="00B637D4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Naslov3Char">
    <w:name w:val="Naslov 3 Char"/>
    <w:link w:val="Naslov3"/>
    <w:uiPriority w:val="99"/>
    <w:semiHidden/>
    <w:locked/>
    <w:rsid w:val="00B637D4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Naslov4Char">
    <w:name w:val="Naslov 4 Char"/>
    <w:link w:val="Naslov4"/>
    <w:uiPriority w:val="99"/>
    <w:semiHidden/>
    <w:locked/>
    <w:rsid w:val="00B637D4"/>
    <w:rPr>
      <w:rFonts w:ascii="Calibri" w:hAnsi="Calibri" w:cs="Times New Roman"/>
      <w:b/>
      <w:bCs/>
      <w:sz w:val="28"/>
      <w:szCs w:val="28"/>
      <w:lang w:val="en-GB"/>
    </w:rPr>
  </w:style>
  <w:style w:type="paragraph" w:styleId="Popis2">
    <w:name w:val="List 2"/>
    <w:basedOn w:val="Normal"/>
    <w:uiPriority w:val="99"/>
    <w:rsid w:val="00AE5CAA"/>
    <w:pPr>
      <w:ind w:left="720" w:hanging="360"/>
    </w:pPr>
  </w:style>
  <w:style w:type="paragraph" w:styleId="Opisslike">
    <w:name w:val="caption"/>
    <w:basedOn w:val="Normal"/>
    <w:next w:val="Normal"/>
    <w:uiPriority w:val="99"/>
    <w:qFormat/>
    <w:rsid w:val="00AE5CAA"/>
    <w:pPr>
      <w:spacing w:before="120" w:after="120"/>
    </w:pPr>
    <w:rPr>
      <w:b/>
    </w:rPr>
  </w:style>
  <w:style w:type="paragraph" w:styleId="Tijeloteksta">
    <w:name w:val="Body Text"/>
    <w:basedOn w:val="Normal"/>
    <w:link w:val="TijelotekstaChar"/>
    <w:uiPriority w:val="99"/>
    <w:rsid w:val="00AE5CAA"/>
    <w:pPr>
      <w:spacing w:after="120"/>
    </w:pPr>
  </w:style>
  <w:style w:type="character" w:customStyle="1" w:styleId="TijelotekstaChar">
    <w:name w:val="Tijelo teksta Char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type="paragraph" w:styleId="Uvuenotijeloteksta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type="character" w:customStyle="1" w:styleId="UvuenotijelotekstaChar">
    <w:name w:val="Uvučeno tijelo teksta Char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type="paragraph" w:styleId="Tijeloteksta3">
    <w:name w:val="Body Text 3"/>
    <w:basedOn w:val="Uvuenotijeloteksta"/>
    <w:link w:val="Tijeloteksta3Char"/>
    <w:uiPriority w:val="99"/>
    <w:rsid w:val="00AE5CAA"/>
  </w:style>
  <w:style w:type="character" w:customStyle="1" w:styleId="Tijeloteksta3Char">
    <w:name w:val="Tijelo teksta 3 Char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type="paragraph" w:styleId="Zaglavlje">
    <w:name w:val="header"/>
    <w:basedOn w:val="Normal"/>
    <w:link w:val="ZaglavljeChar"/>
    <w:uiPriority w:val="99"/>
    <w:rsid w:val="00AE5CAA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type="paragraph" w:styleId="Podnoje">
    <w:name w:val="footer"/>
    <w:basedOn w:val="Normal"/>
    <w:link w:val="PodnojeChar"/>
    <w:uiPriority w:val="99"/>
    <w:rsid w:val="00AE5CAA"/>
    <w:pPr>
      <w:tabs>
        <w:tab w:val="center" w:pos="4153"/>
        <w:tab w:val="right" w:pos="8306"/>
      </w:tabs>
    </w:pPr>
  </w:style>
  <w:style w:type="character" w:customStyle="1" w:styleId="PodnojeChar">
    <w:name w:val="Podnožje Char"/>
    <w:link w:val="Podnoje"/>
    <w:uiPriority w:val="99"/>
    <w:semiHidden/>
    <w:locked/>
    <w:rsid w:val="00B637D4"/>
    <w:rPr>
      <w:rFonts w:cs="Times New Roman"/>
      <w:sz w:val="22"/>
      <w:lang w:val="en-GB"/>
    </w:rPr>
  </w:style>
  <w:style w:type="character" w:styleId="Brojstranice">
    <w:name w:val="page number"/>
    <w:uiPriority w:val="99"/>
    <w:rsid w:val="00AE5CAA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5F41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type="paragraph" w:styleId="Odlomakpopisa">
    <w:name w:val="List Paragraph"/>
    <w:basedOn w:val="Normal"/>
    <w:uiPriority w:val="34"/>
    <w:qFormat/>
    <w:rsid w:val="00161F5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B59C5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CB59C5"/>
    <w:rPr>
      <w:rFonts w:ascii="Times New Roman" w:hAnsi="Times New Roman" w:cs="Times New Roman"/>
      <w:noProof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CB59C5"/>
    <w:rPr>
      <w:noProof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CB59C5"/>
    <w:rPr>
      <w:rFonts w:ascii="Times New Roman" w:hAnsi="Times New Roman" w:cs="Times New Roman"/>
      <w:noProof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CB59C5"/>
    <w:rPr>
      <w:rFonts w:ascii="Times New Roman" w:hAnsi="Times New Roman" w:cs="Times New Roman"/>
      <w:noProof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42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21732.23</izvorni_sadrzaj>
    <derivirana_varijabla naziv="DomainObject.Predmet.InicijalnaVrijednost_1">21732.23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Povrv-385/2019</izvorni_sadrzaj>
    <derivirana_varijabla naziv="DomainObject.Predmet.OznakaBroj_1">Povrv-385/2019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BESTRENT d.o.o. zastupanog po punomoćniku Mladen Obradović</izvorni_sadrzaj>
    <derivirana_varijabla naziv="DomainObject.Predmet.ProtustrankaFormated_1">  BESTRENT d.o.o. zastupanog po punomoćniku Mladen Obradović</derivirana_varijabla>
  </DomainObject.Predmet.ProtustrankaFormated>
  <DomainObject.Predmet.ProtustrankaFormatedOIB>
    <izvorni_sadrzaj>  BESTRENT d.o.o., OIB 78286431452 zastupanog po punomoćniku Mladen Obradović</izvorni_sadrzaj>
    <derivirana_varijabla naziv="DomainObject.Predmet.ProtustrankaFormatedOIB_1">  BESTRENT d.o.o., OIB 78286431452 zastupanog po punomoćniku Mladen Obradović</derivirana_varijabla>
  </DomainObject.Predmet.ProtustrankaFormatedOIB>
  <DomainObject.Predmet.ProtustrankaFormatedWithAdress>
    <izvorni_sadrzaj> BESTRENT d.o.o., Slavonska avenija 14, 10000 Zagreb zastupanog po punomoćniku Mladen Obradović</izvorni_sadrzaj>
    <derivirana_varijabla naziv="DomainObject.Predmet.ProtustrankaFormatedWithAdress_1"> BESTRENT d.o.o., Slavonska avenija 14, 10000 Zagreb zastupanog po punomoćniku Mladen Obradović</derivirana_varijabla>
  </DomainObject.Predmet.ProtustrankaFormatedWithAdress>
  <DomainObject.Predmet.ProtustrankaFormatedWithAdressOIB>
    <izvorni_sadrzaj> BESTRENT d.o.o., OIB 78286431452, Slavonska avenija 14, 10000 Zagreb zastupanog po punomoćniku Mladen Obradović</izvorni_sadrzaj>
    <derivirana_varijabla naziv="DomainObject.Predmet.ProtustrankaFormatedWithAdressOIB_1"> BESTRENT d.o.o., OIB 78286431452, Slavonska avenija 14, 10000 Zagreb zastupanog po punomoćniku Mladen Obradović</derivirana_varijabla>
  </DomainObject.Predmet.ProtustrankaFormatedWithAdressOIB>
  <DomainObject.Predmet.ProtustrankaWithAdress>
    <izvorni_sadrzaj>BESTRENT d.o.o. Slavonska avenija 14, 10000 Zagreb</izvorni_sadrzaj>
    <derivirana_varijabla naziv="DomainObject.Predmet.ProtustrankaWithAdress_1">BESTRENT d.o.o. Slavonska avenija 14, 10000 Zagreb</derivirana_varijabla>
  </DomainObject.Predmet.ProtustrankaWithAdress>
  <DomainObject.Predmet.ProtustrankaWithAdressOIB>
    <izvorni_sadrzaj>BESTRENT d.o.o., OIB 78286431452, Slavonska avenija 14, 10000 Zagreb</izvorni_sadrzaj>
    <derivirana_varijabla naziv="DomainObject.Predmet.ProtustrankaWithAdressOIB_1">BESTRENT d.o.o., OIB 78286431452, Slavonska avenija 14, 10000 Zagreb</derivirana_varijabla>
  </DomainObject.Predmet.ProtustrankaWithAdressOIB>
  <DomainObject.Predmet.ProtustrankaNazivFormated>
    <izvorni_sadrzaj>BESTRENT d.o.o.</izvorni_sadrzaj>
    <derivirana_varijabla naziv="DomainObject.Predmet.ProtustrankaNazivFormated_1">BESTRENT d.o.o.</derivirana_varijabla>
  </DomainObject.Predmet.ProtustrankaNazivFormated>
  <DomainObject.Predmet.ProtustrankaNazivFormatedOIB>
    <izvorni_sadrzaj>BESTRENT d.o.o., OIB 78286431452</izvorni_sadrzaj>
    <derivirana_varijabla naziv="DomainObject.Predmet.ProtustrankaNazivFormatedOIB_1">BESTRENT d.o.o., OIB 78286431452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 LIFTS d.o.o. zastupanog po punomoćniku Tomislav Dumenčić</izvorni_sadrzaj>
    <derivirana_varijabla naziv="DomainObject.Predmet.StrankaFormated_1">  UP LIFTS d.o.o. zastupanog po punomoćniku Tomislav Dumenčić</derivirana_varijabla>
  </DomainObject.Predmet.StrankaFormated>
  <DomainObject.Predmet.StrankaFormatedOIB>
    <izvorni_sadrzaj>  UP LIFTS d.o.o., OIB 00866998010 zastupanog po punomoćniku Tomislav Dumenčić</izvorni_sadrzaj>
    <derivirana_varijabla naziv="DomainObject.Predmet.StrankaFormatedOIB_1">  UP LIFTS d.o.o., OIB 00866998010 zastupanog po punomoćniku Tomislav Dumenčić</derivirana_varijabla>
  </DomainObject.Predmet.StrankaFormatedOIB>
  <DomainObject.Predmet.StrankaFormatedWithAdress>
    <izvorni_sadrzaj> UP LIFTS d.o.o., Radnička cesta 184, 10000 Zagreb zastupanog po punomoćniku Tomislav Dumenčić</izvorni_sadrzaj>
    <derivirana_varijabla naziv="DomainObject.Predmet.StrankaFormatedWithAdress_1"> UP LIFTS d.o.o., Radnička cesta 184, 10000 Zagreb zastupanog po punomoćniku Tomislav Dumenčić</derivirana_varijabla>
  </DomainObject.Predmet.StrankaFormatedWithAdress>
  <DomainObject.Predmet.StrankaFormatedWithAdressOIB>
    <izvorni_sadrzaj> UP LIFTS d.o.o., OIB 00866998010, Radnička cesta 184, 10000 Zagreb zastupanog po punomoćniku Tomislav Dumenčić</izvorni_sadrzaj>
    <derivirana_varijabla naziv="DomainObject.Predmet.StrankaFormatedWithAdressOIB_1"> UP LIFTS d.o.o., OIB 00866998010, Radnička cesta 184, 10000 Zagreb zastupanog po punomoćniku Tomislav Dumenčić</derivirana_varijabla>
  </DomainObject.Predmet.StrankaFormatedWithAdressOIB>
  <DomainObject.Predmet.StrankaWithAdress>
    <izvorni_sadrzaj>UP LIFTS d.o.o. Radnička cesta 184,10000 Zagreb</izvorni_sadrzaj>
    <derivirana_varijabla naziv="DomainObject.Predmet.StrankaWithAdress_1">UP LIFTS d.o.o. Radnička cesta 184,10000 Zagreb</derivirana_varijabla>
  </DomainObject.Predmet.StrankaWithAdress>
  <DomainObject.Predmet.StrankaWithAdressOIB>
    <izvorni_sadrzaj>UP LIFTS d.o.o., OIB 00866998010, Radnička cesta 184,10000 Zagreb</izvorni_sadrzaj>
    <derivirana_varijabla naziv="DomainObject.Predmet.StrankaWithAdressOIB_1">UP LIFTS d.o.o., OIB 00866998010, Radnička cesta 184,10000 Zagreb</derivirana_varijabla>
  </DomainObject.Predmet.StrankaWithAdressOIB>
  <DomainObject.Predmet.StrankaNazivFormated>
    <izvorni_sadrzaj>UP LIFTS d.o.o.</izvorni_sadrzaj>
    <derivirana_varijabla naziv="DomainObject.Predmet.StrankaNazivFormated_1">UP LIFTS d.o.o.</derivirana_varijabla>
  </DomainObject.Predmet.StrankaNazivFormated>
  <DomainObject.Predmet.StrankaNazivFormatedOIB>
    <izvorni_sadrzaj>UP LIFTS d.o.o., OIB 00866998010</izvorni_sadrzaj>
    <derivirana_varijabla naziv="DomainObject.Predmet.StrankaNazivFormatedOIB_1">UP LIFTS d.o.o., OIB 00866998010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</izvorni_sadrzaj>
    <derivirana_varijabla naziv="DomainObject.Predmet.UstrojstvenaJedinicaVodi.Oznaka_1">P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Predmeti proslijeđeni od JB po prigovoru na rješenje o ovrsi na temelju vjerodostojne isprave do 500.000,00 kn</izvorni_sadrzaj>
    <derivirana_varijabla naziv="DomainObject.Predmet.VrstaSpora.Naziv_1">Predmeti proslijeđeni od JB po prigovoru na rješenje o ovrsi na temelju vjerodostojne isprave do 500.000,00 kn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UP LIFTS d.o.o. zastupanog po punomoćniku Tomislav Dumenčić</item>
    </izvorni_sadrzaj>
    <derivirana_varijabla naziv="DomainObject.Predmet.StrankaListFormated_1">
      <item>UP LIFTS d.o.o. zastupanog po punomoćniku Tomislav Dumenčić</item>
    </derivirana_varijabla>
  </DomainObject.Predmet.StrankaListFormated>
  <DomainObject.Predmet.StrankaListFormatedOIB>
    <izvorni_sadrzaj>
      <item>UP LIFTS d.o.o., OIB 00866998010 zastupanog po punomoćniku Tomislav Dumenčić</item>
    </izvorni_sadrzaj>
    <derivirana_varijabla naziv="DomainObject.Predmet.StrankaListFormatedOIB_1">
      <item>UP LIFTS d.o.o., OIB 00866998010 zastupanog po punomoćniku Tomislav Dumenčić</item>
    </derivirana_varijabla>
  </DomainObject.Predmet.StrankaListFormatedOIB>
  <DomainObject.Predmet.StrankaListFormatedWithAdress>
    <izvorni_sadrzaj>
      <item>UP LIFTS d.o.o., Radnička cesta 184, 10000 Zagreb zastupanog po punomoćniku Tomislav Dumenčić</item>
    </izvorni_sadrzaj>
    <derivirana_varijabla naziv="DomainObject.Predmet.StrankaListFormatedWithAdress_1">
      <item>UP LIFTS d.o.o., Radnička cesta 184, 10000 Zagreb zastupanog po punomoćniku Tomislav Dumenčić</item>
    </derivirana_varijabla>
  </DomainObject.Predmet.StrankaListFormatedWithAdress>
  <DomainObject.Predmet.StrankaListFormatedWithAdressOIB>
    <izvorni_sadrzaj>
      <item>UP LIFTS d.o.o., OIB 00866998010, Radnička cesta 184, 10000 Zagreb zastupanog po punomoćniku Tomislav Dumenčić</item>
    </izvorni_sadrzaj>
    <derivirana_varijabla naziv="DomainObject.Predmet.StrankaListFormatedWithAdressOIB_1">
      <item>UP LIFTS d.o.o., OIB 00866998010, Radnička cesta 184, 10000 Zagreb zastupanog po punomoćniku Tomislav Dumenčić</item>
    </derivirana_varijabla>
  </DomainObject.Predmet.StrankaListFormatedWithAdressOIB>
  <DomainObject.Predmet.StrankaListNazivFormated>
    <izvorni_sadrzaj>
      <item>UP LIFTS d.o.o.</item>
    </izvorni_sadrzaj>
    <derivirana_varijabla naziv="DomainObject.Predmet.StrankaListNazivFormated_1">
      <item>UP LIFTS d.o.o.</item>
    </derivirana_varijabla>
  </DomainObject.Predmet.StrankaListNazivFormated>
  <DomainObject.Predmet.StrankaListNazivFormatedOIB>
    <izvorni_sadrzaj>
      <item>UP LIFTS d.o.o., OIB 00866998010</item>
    </izvorni_sadrzaj>
    <derivirana_varijabla naziv="DomainObject.Predmet.StrankaListNazivFormatedOIB_1">
      <item>UP LIFTS d.o.o., OIB 00866998010</item>
    </derivirana_varijabla>
  </DomainObject.Predmet.StrankaListNazivFormatedOIB>
  <DomainObject.Predmet.ProtuStrankaListFormated>
    <izvorni_sadrzaj>
      <item>BESTRENT d.o.o. zastupanog po punomoćniku Mladen Obradović</item>
    </izvorni_sadrzaj>
    <derivirana_varijabla naziv="DomainObject.Predmet.ProtuStrankaListFormated_1">
      <item>BESTRENT d.o.o. zastupanog po punomoćniku Mladen Obradović</item>
    </derivirana_varijabla>
  </DomainObject.Predmet.ProtuStrankaListFormated>
  <DomainObject.Predmet.ProtuStrankaListFormatedOIB>
    <izvorni_sadrzaj>
      <item>BESTRENT d.o.o., OIB 78286431452 zastupanog po punomoćniku Mladen Obradović</item>
    </izvorni_sadrzaj>
    <derivirana_varijabla naziv="DomainObject.Predmet.ProtuStrankaListFormatedOIB_1">
      <item>BESTRENT d.o.o., OIB 78286431452 zastupanog po punomoćniku Mladen Obradović</item>
    </derivirana_varijabla>
  </DomainObject.Predmet.ProtuStrankaListFormatedOIB>
  <DomainObject.Predmet.ProtuStrankaListFormatedWithAdress>
    <izvorni_sadrzaj>
      <item>BESTRENT d.o.o., Slavonska avenija 14, 10000 Zagreb zastupanog po punomoćniku Mladen Obradović</item>
    </izvorni_sadrzaj>
    <derivirana_varijabla naziv="DomainObject.Predmet.ProtuStrankaListFormatedWithAdress_1">
      <item>BESTRENT d.o.o., Slavonska avenija 14, 10000 Zagreb zastupanog po punomoćniku Mladen Obradović</item>
    </derivirana_varijabla>
  </DomainObject.Predmet.ProtuStrankaListFormatedWithAdress>
  <DomainObject.Predmet.ProtuStrankaListFormatedWithAdressOIB>
    <izvorni_sadrzaj>
      <item>BESTRENT d.o.o., OIB 78286431452, Slavonska avenija 14, 10000 Zagreb zastupanog po punomoćniku Mladen Obradović</item>
    </izvorni_sadrzaj>
    <derivirana_varijabla naziv="DomainObject.Predmet.ProtuStrankaListFormatedWithAdressOIB_1">
      <item>BESTRENT d.o.o., OIB 78286431452, Slavonska avenija 14, 10000 Zagreb zastupanog po punomoćniku Mladen Obradović</item>
    </derivirana_varijabla>
  </DomainObject.Predmet.ProtuStrankaListFormatedWithAdressOIB>
  <DomainObject.Predmet.ProtuStrankaListNazivFormated>
    <izvorni_sadrzaj>
      <item>BESTRENT d.o.o.</item>
    </izvorni_sadrzaj>
    <derivirana_varijabla naziv="DomainObject.Predmet.ProtuStrankaListNazivFormated_1">
      <item>BESTRENT d.o.o.</item>
    </derivirana_varijabla>
  </DomainObject.Predmet.ProtuStrankaListNazivFormated>
  <DomainObject.Predmet.ProtuStrankaListNazivFormatedOIB>
    <izvorni_sadrzaj>
      <item>BESTRENT d.o.o., OIB 78286431452</item>
    </izvorni_sadrzaj>
    <derivirana_varijabla naziv="DomainObject.Predmet.ProtuStrankaListNazivFormatedOIB_1">
      <item>BESTRENT d.o.o., OIB 78286431452</item>
    </derivirana_varijabla>
  </DomainObject.Predmet.ProtuStrankaListNazivFormatedOIB>
  <DomainObject.Predmet.OstaliListFormated>
    <izvorni_sadrzaj>
      <item>Mladen Obradović punomoćnik sudionika u postupku BESTRENT d.o.o.</item>
      <item>Tomislav Dumenčić punomoćnik sudionika u postupku UP LIFTS d.o.o.</item>
    </izvorni_sadrzaj>
    <derivirana_varijabla naziv="DomainObject.Predmet.OstaliListFormated_1">
      <item>Mladen Obradović punomoćnik sudionika u postupku BESTRENT d.o.o.</item>
      <item>Tomislav Dumenčić punomoćnik sudionika u postupku UP LIFTS d.o.o.</item>
    </derivirana_varijabla>
  </DomainObject.Predmet.OstaliListFormated>
  <DomainObject.Predmet.OstaliListFormatedOIB>
    <izvorni_sadrzaj>
      <item>Mladen Obradović punomoćnik sudionika u postupku BESTRENT d.o.o.</item>
      <item>Tomislav Dumenčić, OIB 27487405236 punomoćnik sudionika u postupku UP LIFTS d.o.o.</item>
    </izvorni_sadrzaj>
    <derivirana_varijabla naziv="DomainObject.Predmet.OstaliListFormatedOIB_1">
      <item>Mladen Obradović punomoćnik sudionika u postupku BESTRENT d.o.o.</item>
      <item>Tomislav Dumenčić, OIB 27487405236 punomoćnik sudionika u postupku UP LIFTS d.o.o.</item>
    </derivirana_varijabla>
  </DomainObject.Predmet.OstaliListFormatedOIB>
  <DomainObject.Predmet.OstaliListFormatedWithAdress>
    <izvorni_sadrzaj>
      <item>Mladen Obradović, Hanuševa 2, 10000 Zagreb punomoćnik sudionika u postupku BESTRENT d.o.o.</item>
      <item>Tomislav Dumenčić, Lopašićeva ulica 14, 10000 Zagreb punomoćnik sudionika u postupku UP LIFTS d.o.o.</item>
    </izvorni_sadrzaj>
    <derivirana_varijabla naziv="DomainObject.Predmet.OstaliListFormatedWithAdress_1">
      <item>Mladen Obradović, Hanuševa 2, 10000 Zagreb punomoćnik sudionika u postupku BESTRENT d.o.o.</item>
      <item>Tomislav Dumenčić, Lopašićeva ulica 14, 10000 Zagreb punomoćnik sudionika u postupku UP LIFTS d.o.o.</item>
    </derivirana_varijabla>
  </DomainObject.Predmet.OstaliListFormatedWithAdress>
  <DomainObject.Predmet.OstaliListFormatedWithAdressOIB>
    <izvorni_sadrzaj>
      <item>Mladen Obradović, Hanuševa 2, 10000 Zagreb punomoćnik sudionika u postupku BESTRENT d.o.o.</item>
      <item>Tomislav Dumenčić, OIB 27487405236, Lopašićeva ulica 14, 10000 Zagreb punomoćnik sudionika u postupku UP LIFTS d.o.o.</item>
    </izvorni_sadrzaj>
    <derivirana_varijabla naziv="DomainObject.Predmet.OstaliListFormatedWithAdressOIB_1">
      <item>Mladen Obradović, Hanuševa 2, 10000 Zagreb punomoćnik sudionika u postupku BESTRENT d.o.o.</item>
      <item>Tomislav Dumenčić, OIB 27487405236, Lopašićeva ulica 14, 10000 Zagreb punomoćnik sudionika u postupku UP LIFTS d.o.o.</item>
    </derivirana_varijabla>
  </DomainObject.Predmet.OstaliListFormatedWithAdressOIB>
  <DomainObject.Predmet.OstaliListNazivFormated>
    <izvorni_sadrzaj>
      <item>Mladen Obradović</item>
      <item>Tomislav Dumenčić</item>
    </izvorni_sadrzaj>
    <derivirana_varijabla naziv="DomainObject.Predmet.OstaliListNazivFormated_1">
      <item>Mladen Obradović</item>
      <item>Tomislav Dumenčić</item>
    </derivirana_varijabla>
  </DomainObject.Predmet.OstaliListNazivFormated>
  <DomainObject.Predmet.OstaliListNazivFormatedOIB>
    <izvorni_sadrzaj>
      <item>Mladen Obradović</item>
      <item>Tomislav Dumenčić, OIB 27487405236</item>
    </izvorni_sadrzaj>
    <derivirana_varijabla naziv="DomainObject.Predmet.OstaliListNazivFormatedOIB_1">
      <item>Mladen Obradović</item>
      <item>Tomislav Dumenčić, OIB 27487405236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UP LIFTS d.o.o.</izvorni_sadrzaj>
    <derivirana_varijabla naziv="DomainObject.Predmet.StrankaIDrugi_1">UP LIFTS d.o.o.</derivirana_varijabla>
  </DomainObject.Predmet.StrankaIDrugi>
  <DomainObject.Predmet.ProtustrankaIDrugi>
    <izvorni_sadrzaj>BESTRENT d.o.o.</izvorni_sadrzaj>
    <derivirana_varijabla naziv="DomainObject.Predmet.ProtustrankaIDrugi_1">BESTRENT d.o.o.</derivirana_varijabla>
  </DomainObject.Predmet.ProtustrankaIDrugi>
  <DomainObject.Predmet.StrankaIDrugiAdressOIB>
    <izvorni_sadrzaj>UP LIFTS d.o.o., OIB 00866998010, Radnička cesta 184, 10000 Zagreb</izvorni_sadrzaj>
    <derivirana_varijabla naziv="DomainObject.Predmet.StrankaIDrugiAdressOIB_1">UP LIFTS d.o.o., OIB 00866998010, Radnička cesta 184, 10000 Zagreb</derivirana_varijabla>
  </DomainObject.Predmet.StrankaIDrugiAdressOIB>
  <DomainObject.Predmet.ProtustrankaIDrugiAdressOIB>
    <izvorni_sadrzaj>BESTRENT d.o.o., OIB 78286431452, Slavonska avenija 14, 10000 Zagreb</izvorni_sadrzaj>
    <derivirana_varijabla naziv="DomainObject.Predmet.ProtustrankaIDrugiAdressOIB_1">BESTRENT d.o.o., OIB 78286431452, Slavonska avenija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UP LIFTS d.o.o.</item>
      <item>BESTRENT d.o.o.</item>
      <item>Mladen Obradović</item>
      <item>Tomislav Dumenčić</item>
    </izvorni_sadrzaj>
    <derivirana_varijabla naziv="DomainObject.Predmet.SudioniciListNaziv_1">
      <item>UP LIFTS d.o.o.</item>
      <item>BESTRENT d.o.o.</item>
      <item>Mladen Obradović</item>
      <item>Tomislav Dumenčić</item>
    </derivirana_varijabla>
  </DomainObject.Predmet.SudioniciListNaziv>
  <DomainObject.Predmet.SudioniciListAdressOIB>
    <izvorni_sadrzaj>
      <item>UP LIFTS d.o.o., OIB 00866998010, Radnička cesta 184,10000 Zagreb</item>
      <item>BESTRENT d.o.o., OIB 78286431452, Slavonska avenija 14,10000 Zagreb</item>
      <item>Mladen Obradović, Hanuševa 2,10000 Zagreb</item>
      <item>Tomislav Dumenčić, OIB 27487405236, Lopašićeva ulica 14,10000 Zagreb</item>
    </izvorni_sadrzaj>
    <derivirana_varijabla naziv="DomainObject.Predmet.SudioniciListAdressOIB_1">
      <item>UP LIFTS d.o.o., OIB 00866998010, Radnička cesta 184,10000 Zagreb</item>
      <item>BESTRENT d.o.o., OIB 78286431452, Slavonska avenija 14,10000 Zagreb</item>
      <item>Mladen Obradović, Hanuševa 2,10000 Zagreb</item>
      <item>Tomislav Dumenčić, OIB 27487405236, Lopašićeva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00866998010</item>
      <item>, OIB 78286431452</item>
      <item>, OIB null</item>
      <item>, OIB 27487405236</item>
    </izvorni_sadrzaj>
    <derivirana_varijabla naziv="DomainObject.Predmet.SudioniciListNazivOIB_1">
      <item>, OIB 00866998010</item>
      <item>, OIB 78286431452</item>
      <item>, OIB null</item>
      <item>, OIB 27487405236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lipnja 2019.</izvorni_sadrzaj>
    <derivirana_varijabla naziv="DomainObject.Predmet.DatumZadnjeOdrzaneSudskeRadnje_1">3. lipnja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Povrv-385/2019-3</izvorni_sadrzaj>
    <derivirana_varijabla naziv="DomainObject.PredzadnjaOdlukaIzPredmeta.Oznaka_1">Povrv-385/2019-3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1</Pages>
  <Words>174</Words>
  <Characters>861</Characters>
  <Application>Microsoft Office Word</Application>
  <DocSecurity>0</DocSecurity>
  <Lines>28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SIMECKI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Ante</dc:creator>
  <cp:lastModifiedBy>Mladen Obradović</cp:lastModifiedBy>
  <cp:revision>2</cp:revision>
  <cp:lastPrinted>2019-06-04T08:52:00Z</cp:lastPrinted>
  <dcterms:created xsi:type="dcterms:W3CDTF">2026-05-07T06:00:00Z</dcterms:created>
  <dcterms:modified xsi:type="dcterms:W3CDTF">2026-05-07T06:00:00Z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Odluka - Dopis (3.Povrv-385-19- Obavijest o otpočetoj parnici - čl. 211. ZPP-a.docx)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